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D9D9D9"/>
        <w:tblLook w:val="01E0" w:firstRow="1" w:lastRow="1" w:firstColumn="1" w:lastColumn="1" w:noHBand="0" w:noVBand="0"/>
      </w:tblPr>
      <w:tblGrid>
        <w:gridCol w:w="9212"/>
      </w:tblGrid>
      <w:tr w:rsidR="00C97AB3" w14:paraId="115B220B" w14:textId="77777777" w:rsidTr="00C97AB3">
        <w:trPr>
          <w:trHeight w:val="562"/>
        </w:trPr>
        <w:tc>
          <w:tcPr>
            <w:tcW w:w="9212" w:type="dxa"/>
            <w:shd w:val="clear" w:color="auto" w:fill="D9D9D9"/>
            <w:vAlign w:val="center"/>
          </w:tcPr>
          <w:p w14:paraId="6AF9EF38" w14:textId="77777777" w:rsidR="00C97AB3" w:rsidRDefault="006802E5" w:rsidP="00C97AB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Bijlagen NVI 24-02-2022</w:t>
            </w:r>
          </w:p>
        </w:tc>
      </w:tr>
    </w:tbl>
    <w:p w14:paraId="7035CCA5" w14:textId="77777777" w:rsidR="00C97AB3" w:rsidRDefault="00C97AB3" w:rsidP="00C97AB3">
      <w:r>
        <w:fldChar w:fldCharType="begin" w:fldLock="1"/>
      </w:r>
      <w:r w:rsidRPr="00C97AB3">
        <w:instrText xml:space="preserve"> mitP0 BLANCO \* MERGEFORMAT </w:instrText>
      </w:r>
      <w:r>
        <w:fldChar w:fldCharType="end"/>
      </w:r>
    </w:p>
    <w:p w14:paraId="5AF8CF2D" w14:textId="77777777" w:rsidR="00C97AB3" w:rsidRDefault="00C97AB3" w:rsidP="00C97AB3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83"/>
        <w:gridCol w:w="2835"/>
        <w:gridCol w:w="1474"/>
        <w:gridCol w:w="284"/>
        <w:gridCol w:w="2835"/>
      </w:tblGrid>
      <w:tr w:rsidR="00C97AB3" w14:paraId="4B69B7C6" w14:textId="77777777" w:rsidTr="00C97AB3">
        <w:trPr>
          <w:trHeight w:val="340"/>
        </w:trPr>
        <w:tc>
          <w:tcPr>
            <w:tcW w:w="1488" w:type="dxa"/>
            <w:tcMar>
              <w:top w:w="57" w:type="dxa"/>
              <w:bottom w:w="28" w:type="dxa"/>
            </w:tcMar>
          </w:tcPr>
          <w:p w14:paraId="1630C74B" w14:textId="77777777" w:rsidR="00C97AB3" w:rsidRDefault="00C97AB3" w:rsidP="00C97AB3">
            <w:pPr>
              <w:rPr>
                <w:bCs/>
              </w:rPr>
            </w:pPr>
            <w:r>
              <w:rPr>
                <w:bCs/>
              </w:rPr>
              <w:t>Aan</w:t>
            </w: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685A48D5" w14:textId="77777777" w:rsidR="00C97AB3" w:rsidRDefault="00C97AB3" w:rsidP="00C97A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  <w:tcMar>
              <w:top w:w="57" w:type="dxa"/>
              <w:bottom w:w="28" w:type="dxa"/>
            </w:tcMar>
          </w:tcPr>
          <w:p w14:paraId="6AA9033F" w14:textId="77777777" w:rsidR="00C97AB3" w:rsidRDefault="00C97AB3" w:rsidP="00C97AB3">
            <w:r>
              <w:fldChar w:fldCharType="begin" w:fldLock="1"/>
            </w:r>
            <w:r w:rsidRPr="00C97AB3">
              <w:instrText xml:space="preserve"> mitVV VV5DB71E9B014F624EADFBC8FA600914E7 \* MERGEFORMAT </w:instrText>
            </w:r>
            <w:r>
              <w:fldChar w:fldCharType="separate"/>
            </w:r>
            <w:r w:rsidR="00BF3C24">
              <w:rPr>
                <w:bCs/>
              </w:rPr>
              <w:t>Vastgoed</w:t>
            </w:r>
            <w:r>
              <w:fldChar w:fldCharType="end"/>
            </w:r>
          </w:p>
        </w:tc>
        <w:tc>
          <w:tcPr>
            <w:tcW w:w="1474" w:type="dxa"/>
          </w:tcPr>
          <w:p w14:paraId="70EE68FE" w14:textId="77777777" w:rsidR="00C97AB3" w:rsidRDefault="00C97AB3" w:rsidP="00C97AB3">
            <w:r>
              <w:rPr>
                <w:bCs/>
              </w:rPr>
              <w:t>Afdeling</w:t>
            </w:r>
          </w:p>
        </w:tc>
        <w:tc>
          <w:tcPr>
            <w:tcW w:w="284" w:type="dxa"/>
          </w:tcPr>
          <w:p w14:paraId="053EC1B4" w14:textId="77777777" w:rsidR="00C97AB3" w:rsidRDefault="00C97AB3" w:rsidP="00C97AB3">
            <w:pPr>
              <w:jc w:val="center"/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</w:tcPr>
          <w:p w14:paraId="5399B962" w14:textId="77777777" w:rsidR="00C97AB3" w:rsidRDefault="0088311C" w:rsidP="00C97AB3">
            <w:r>
              <w:fldChar w:fldCharType="begin" w:fldLock="1"/>
            </w:r>
            <w:r w:rsidRPr="00835670">
              <w:instrText xml:space="preserve"> mitSV AFDELING Naam \* MERGEFORMAT </w:instrText>
            </w:r>
            <w:r>
              <w:fldChar w:fldCharType="separate"/>
            </w:r>
            <w:r w:rsidR="00BF3C24">
              <w:rPr>
                <w:bCs/>
                <w:noProof/>
              </w:rPr>
              <w:t>Beheer Openbare Ruimte</w:t>
            </w:r>
            <w:r>
              <w:fldChar w:fldCharType="end"/>
            </w:r>
          </w:p>
        </w:tc>
      </w:tr>
      <w:tr w:rsidR="00C97AB3" w14:paraId="646E8D84" w14:textId="77777777" w:rsidTr="00C97AB3">
        <w:trPr>
          <w:trHeight w:val="340"/>
        </w:trPr>
        <w:tc>
          <w:tcPr>
            <w:tcW w:w="1488" w:type="dxa"/>
            <w:tcMar>
              <w:top w:w="57" w:type="dxa"/>
              <w:bottom w:w="28" w:type="dxa"/>
            </w:tcMar>
          </w:tcPr>
          <w:p w14:paraId="31BBF23C" w14:textId="77777777" w:rsidR="00C97AB3" w:rsidRDefault="00C97AB3" w:rsidP="00C97AB3">
            <w:pPr>
              <w:rPr>
                <w:bCs/>
              </w:rPr>
            </w:pPr>
            <w:r>
              <w:rPr>
                <w:bCs/>
              </w:rPr>
              <w:t>Opsteller</w:t>
            </w: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1248B055" w14:textId="77777777" w:rsidR="00C97AB3" w:rsidRDefault="00C97AB3" w:rsidP="00C97A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  <w:tcMar>
              <w:top w:w="57" w:type="dxa"/>
              <w:bottom w:w="28" w:type="dxa"/>
            </w:tcMar>
          </w:tcPr>
          <w:p w14:paraId="09A159C4" w14:textId="77777777" w:rsidR="00C97AB3" w:rsidRDefault="007F16AD" w:rsidP="00C97AB3">
            <w:r>
              <w:fldChar w:fldCharType="begin" w:fldLock="1"/>
            </w:r>
            <w:r w:rsidRPr="0068129E">
              <w:instrText xml:space="preserve"> mitSV AUTEUR Voorletters \* MERGEFORMAT </w:instrText>
            </w:r>
            <w:r>
              <w:fldChar w:fldCharType="separate"/>
            </w:r>
            <w:r w:rsidR="00BF3C24">
              <w:rPr>
                <w:bCs/>
                <w:noProof/>
              </w:rPr>
              <w:t>G.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 w:rsidRPr="0068129E">
              <w:instrText xml:space="preserve"> IF </w:instrText>
            </w:r>
            <w:r w:rsidR="00F909B1">
              <w:fldChar w:fldCharType="begin" w:fldLock="1"/>
            </w:r>
            <w:r w:rsidR="00F909B1">
              <w:instrText xml:space="preserve"> mitSV AUTEUR TussenVoegsel \* MERGEFORMAT </w:instrText>
            </w:r>
            <w:r w:rsidR="00F909B1">
              <w:fldChar w:fldCharType="end"/>
            </w:r>
            <w:r w:rsidRPr="0068129E">
              <w:instrText>="" "" "</w:instrText>
            </w:r>
            <w:r w:rsidR="00F909B1">
              <w:fldChar w:fldCharType="begin" w:fldLock="1"/>
            </w:r>
            <w:r w:rsidR="00F909B1">
              <w:instrText xml:space="preserve"> mitSV AUTEUR TussenVoegsel \* MERGEFORMAT </w:instrText>
            </w:r>
            <w:r w:rsidR="00F909B1">
              <w:fldChar w:fldCharType="end"/>
            </w:r>
            <w:r w:rsidRPr="0068129E">
              <w:instrText xml:space="preserve"> " \* MERGEFORMAT </w:instrText>
            </w:r>
            <w:r>
              <w:fldChar w:fldCharType="end"/>
            </w:r>
            <w:r>
              <w:fldChar w:fldCharType="begin" w:fldLock="1"/>
            </w:r>
            <w:r w:rsidRPr="0068129E">
              <w:instrText xml:space="preserve"> mitSV AUTEUR AchterNaam \* MERGEFORMAT </w:instrText>
            </w:r>
            <w:r>
              <w:fldChar w:fldCharType="separate"/>
            </w:r>
            <w:r w:rsidR="00BF3C24">
              <w:rPr>
                <w:bCs/>
                <w:noProof/>
              </w:rPr>
              <w:t>Zonneveld</w:t>
            </w:r>
            <w:r>
              <w:fldChar w:fldCharType="end"/>
            </w:r>
          </w:p>
        </w:tc>
        <w:tc>
          <w:tcPr>
            <w:tcW w:w="1474" w:type="dxa"/>
          </w:tcPr>
          <w:p w14:paraId="0DFD601D" w14:textId="77777777" w:rsidR="00C97AB3" w:rsidRDefault="00C97AB3" w:rsidP="00C97AB3">
            <w:r>
              <w:rPr>
                <w:bCs/>
              </w:rPr>
              <w:t>Datum</w:t>
            </w:r>
          </w:p>
        </w:tc>
        <w:tc>
          <w:tcPr>
            <w:tcW w:w="284" w:type="dxa"/>
          </w:tcPr>
          <w:p w14:paraId="4C5CFCF2" w14:textId="77777777" w:rsidR="00C97AB3" w:rsidRDefault="00C97AB3" w:rsidP="00C97AB3">
            <w:pPr>
              <w:jc w:val="center"/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</w:tcPr>
          <w:p w14:paraId="2660A389" w14:textId="77777777" w:rsidR="00C97AB3" w:rsidRDefault="006802E5" w:rsidP="00C97AB3">
            <w:r>
              <w:t>24-02-2022</w:t>
            </w:r>
          </w:p>
        </w:tc>
      </w:tr>
      <w:tr w:rsidR="00C97AB3" w14:paraId="16470484" w14:textId="77777777" w:rsidTr="00C97AB3">
        <w:trPr>
          <w:trHeight w:val="340"/>
        </w:trPr>
        <w:tc>
          <w:tcPr>
            <w:tcW w:w="1488" w:type="dxa"/>
            <w:tcMar>
              <w:top w:w="57" w:type="dxa"/>
              <w:bottom w:w="28" w:type="dxa"/>
            </w:tcMar>
          </w:tcPr>
          <w:p w14:paraId="0037FD7D" w14:textId="77777777" w:rsidR="00C97AB3" w:rsidRDefault="00C97AB3" w:rsidP="00C97AB3">
            <w:pPr>
              <w:rPr>
                <w:bCs/>
              </w:rPr>
            </w:pPr>
            <w:r>
              <w:rPr>
                <w:bCs/>
              </w:rPr>
              <w:t>Telefoonnr</w:t>
            </w: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7F045389" w14:textId="77777777" w:rsidR="00C97AB3" w:rsidRDefault="00C97AB3" w:rsidP="00C97A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  <w:tcMar>
              <w:top w:w="57" w:type="dxa"/>
              <w:bottom w:w="28" w:type="dxa"/>
            </w:tcMar>
          </w:tcPr>
          <w:p w14:paraId="6405B8A3" w14:textId="04EC8BB3" w:rsidR="00C97AB3" w:rsidRDefault="00C97AB3" w:rsidP="00C97AB3">
            <w:r>
              <w:fldChar w:fldCharType="begin" w:fldLock="1"/>
            </w:r>
            <w:r w:rsidRPr="00C97AB3">
              <w:instrText xml:space="preserve"> mitSV AUTEUR TelefoonNummer \* MERGEFORMAT </w:instrText>
            </w:r>
            <w:r>
              <w:fldChar w:fldCharType="separate"/>
            </w:r>
            <w:r w:rsidR="00BF3C24">
              <w:rPr>
                <w:bCs/>
                <w:noProof/>
              </w:rPr>
              <w:t>0</w:t>
            </w:r>
            <w:r>
              <w:fldChar w:fldCharType="end"/>
            </w:r>
          </w:p>
        </w:tc>
        <w:tc>
          <w:tcPr>
            <w:tcW w:w="1474" w:type="dxa"/>
          </w:tcPr>
          <w:p w14:paraId="4A8935D5" w14:textId="77777777" w:rsidR="00C97AB3" w:rsidRDefault="00C97AB3" w:rsidP="00C97AB3">
            <w:r>
              <w:t>Kenmerk</w:t>
            </w:r>
          </w:p>
        </w:tc>
        <w:tc>
          <w:tcPr>
            <w:tcW w:w="284" w:type="dxa"/>
          </w:tcPr>
          <w:p w14:paraId="0CE30672" w14:textId="77777777" w:rsidR="00C97AB3" w:rsidRDefault="00C97AB3" w:rsidP="00C97AB3">
            <w:pPr>
              <w:jc w:val="center"/>
            </w:pPr>
            <w:r>
              <w:rPr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7B03A0" w14:textId="77777777" w:rsidR="00C97AB3" w:rsidRDefault="00C97AB3" w:rsidP="00C97AB3">
            <w:r>
              <w:fldChar w:fldCharType="begin" w:fldLock="1"/>
            </w:r>
            <w:r w:rsidRPr="00C97AB3">
              <w:instrText xml:space="preserve"> mitVV VV77CC6A7E93740F4EB9162A1E815BFA9F \* MERGEFORMAT </w:instrText>
            </w:r>
            <w:r>
              <w:fldChar w:fldCharType="end"/>
            </w:r>
          </w:p>
        </w:tc>
      </w:tr>
      <w:tr w:rsidR="00C97AB3" w14:paraId="16A50399" w14:textId="77777777" w:rsidTr="00C97AB3">
        <w:trPr>
          <w:trHeight w:val="340"/>
        </w:trPr>
        <w:tc>
          <w:tcPr>
            <w:tcW w:w="1488" w:type="dxa"/>
            <w:shd w:val="clear" w:color="auto" w:fill="auto"/>
            <w:tcMar>
              <w:top w:w="57" w:type="dxa"/>
              <w:bottom w:w="28" w:type="dxa"/>
            </w:tcMar>
          </w:tcPr>
          <w:p w14:paraId="3D850B4D" w14:textId="77777777" w:rsidR="00C97AB3" w:rsidRDefault="00C97AB3" w:rsidP="00C97AB3">
            <w:pPr>
              <w:rPr>
                <w:bCs/>
              </w:rPr>
            </w:pP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340F7086" w14:textId="77777777" w:rsidR="00C97AB3" w:rsidRDefault="00C97AB3" w:rsidP="00C97AB3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Mar>
              <w:top w:w="57" w:type="dxa"/>
              <w:bottom w:w="28" w:type="dxa"/>
            </w:tcMar>
          </w:tcPr>
          <w:p w14:paraId="4F5C9F91" w14:textId="77777777" w:rsidR="00C97AB3" w:rsidRDefault="00C97AB3" w:rsidP="00C97AB3"/>
        </w:tc>
        <w:tc>
          <w:tcPr>
            <w:tcW w:w="1474" w:type="dxa"/>
          </w:tcPr>
          <w:p w14:paraId="2F62642E" w14:textId="77777777" w:rsidR="00C97AB3" w:rsidRDefault="00C97AB3" w:rsidP="00C97AB3"/>
        </w:tc>
        <w:tc>
          <w:tcPr>
            <w:tcW w:w="284" w:type="dxa"/>
          </w:tcPr>
          <w:p w14:paraId="6CA9FEC4" w14:textId="77777777" w:rsidR="00C97AB3" w:rsidRDefault="00C97AB3" w:rsidP="00C97AB3">
            <w:pPr>
              <w:jc w:val="center"/>
            </w:pPr>
          </w:p>
        </w:tc>
        <w:tc>
          <w:tcPr>
            <w:tcW w:w="2835" w:type="dxa"/>
          </w:tcPr>
          <w:p w14:paraId="509F9F09" w14:textId="77777777" w:rsidR="00C97AB3" w:rsidRDefault="00C97AB3" w:rsidP="00C97AB3"/>
        </w:tc>
      </w:tr>
      <w:tr w:rsidR="00C97AB3" w14:paraId="6E7097DC" w14:textId="77777777" w:rsidTr="00C97AB3">
        <w:trPr>
          <w:trHeight w:val="340"/>
        </w:trPr>
        <w:tc>
          <w:tcPr>
            <w:tcW w:w="1488" w:type="dxa"/>
            <w:tcMar>
              <w:top w:w="57" w:type="dxa"/>
              <w:bottom w:w="28" w:type="dxa"/>
            </w:tcMar>
          </w:tcPr>
          <w:p w14:paraId="5387CA90" w14:textId="77777777" w:rsidR="00C97AB3" w:rsidRDefault="00C97AB3" w:rsidP="00C97AB3">
            <w:pPr>
              <w:rPr>
                <w:bCs/>
              </w:rPr>
            </w:pP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1B72E92E" w14:textId="77777777" w:rsidR="00C97AB3" w:rsidRDefault="00C97AB3" w:rsidP="00C97AB3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Mar>
              <w:top w:w="57" w:type="dxa"/>
              <w:bottom w:w="28" w:type="dxa"/>
            </w:tcMar>
          </w:tcPr>
          <w:p w14:paraId="22684EA6" w14:textId="77777777" w:rsidR="00C97AB3" w:rsidRDefault="00C97AB3" w:rsidP="00C97AB3"/>
        </w:tc>
        <w:tc>
          <w:tcPr>
            <w:tcW w:w="1474" w:type="dxa"/>
          </w:tcPr>
          <w:p w14:paraId="169DEDFB" w14:textId="77777777" w:rsidR="00C97AB3" w:rsidRDefault="00C97AB3" w:rsidP="00C97AB3"/>
        </w:tc>
        <w:tc>
          <w:tcPr>
            <w:tcW w:w="284" w:type="dxa"/>
          </w:tcPr>
          <w:p w14:paraId="43BF6816" w14:textId="77777777" w:rsidR="00C97AB3" w:rsidRDefault="00C97AB3" w:rsidP="00C97AB3">
            <w:pPr>
              <w:jc w:val="center"/>
            </w:pPr>
          </w:p>
        </w:tc>
        <w:tc>
          <w:tcPr>
            <w:tcW w:w="2835" w:type="dxa"/>
          </w:tcPr>
          <w:p w14:paraId="2108ECC9" w14:textId="77777777" w:rsidR="00C97AB3" w:rsidRDefault="00C97AB3" w:rsidP="00C97AB3"/>
        </w:tc>
      </w:tr>
      <w:tr w:rsidR="00C97AB3" w:rsidRPr="00195176" w14:paraId="35C03045" w14:textId="77777777" w:rsidTr="00C97AB3">
        <w:trPr>
          <w:trHeight w:val="340"/>
        </w:trPr>
        <w:tc>
          <w:tcPr>
            <w:tcW w:w="1488" w:type="dxa"/>
            <w:tcMar>
              <w:top w:w="57" w:type="dxa"/>
              <w:bottom w:w="28" w:type="dxa"/>
            </w:tcMar>
          </w:tcPr>
          <w:p w14:paraId="707EBFA4" w14:textId="77777777" w:rsidR="00C97AB3" w:rsidRPr="00195176" w:rsidRDefault="00C97AB3" w:rsidP="00C97AB3">
            <w:pPr>
              <w:rPr>
                <w:b/>
                <w:bCs/>
              </w:rPr>
            </w:pPr>
            <w:r w:rsidRPr="00195176">
              <w:rPr>
                <w:b/>
                <w:bCs/>
              </w:rPr>
              <w:t>Onderwerp</w:t>
            </w:r>
          </w:p>
        </w:tc>
        <w:tc>
          <w:tcPr>
            <w:tcW w:w="283" w:type="dxa"/>
            <w:tcMar>
              <w:top w:w="57" w:type="dxa"/>
              <w:bottom w:w="28" w:type="dxa"/>
            </w:tcMar>
          </w:tcPr>
          <w:p w14:paraId="498AE5FF" w14:textId="77777777" w:rsidR="00C97AB3" w:rsidRPr="00195176" w:rsidRDefault="00C97AB3" w:rsidP="00C97AB3">
            <w:pPr>
              <w:jc w:val="center"/>
              <w:rPr>
                <w:b/>
                <w:bCs/>
              </w:rPr>
            </w:pPr>
            <w:r w:rsidRPr="00195176">
              <w:rPr>
                <w:b/>
                <w:bCs/>
              </w:rPr>
              <w:t>:</w:t>
            </w:r>
          </w:p>
        </w:tc>
        <w:tc>
          <w:tcPr>
            <w:tcW w:w="7428" w:type="dxa"/>
            <w:gridSpan w:val="4"/>
            <w:tcMar>
              <w:top w:w="57" w:type="dxa"/>
              <w:bottom w:w="28" w:type="dxa"/>
            </w:tcMar>
          </w:tcPr>
          <w:p w14:paraId="70A6455F" w14:textId="77777777" w:rsidR="00C97AB3" w:rsidRPr="00195176" w:rsidRDefault="00C97AB3" w:rsidP="006802E5">
            <w:pPr>
              <w:rPr>
                <w:b/>
              </w:rPr>
            </w:pPr>
            <w:r>
              <w:rPr>
                <w:b/>
              </w:rPr>
              <w:fldChar w:fldCharType="begin" w:fldLock="1"/>
            </w:r>
            <w:r w:rsidRPr="00C97AB3">
              <w:rPr>
                <w:b/>
              </w:rPr>
              <w:instrText xml:space="preserve"> mitVV VVA0A9BF67CF38964A8CBE8B4E932F140B \* MERGEFORMAT </w:instrText>
            </w:r>
            <w:r>
              <w:rPr>
                <w:b/>
              </w:rPr>
              <w:fldChar w:fldCharType="separate"/>
            </w:r>
            <w:r w:rsidR="006802E5">
              <w:rPr>
                <w:b/>
                <w:bCs/>
              </w:rPr>
              <w:t>Bijlagen behorende bij de NVI</w:t>
            </w:r>
            <w:r w:rsidR="00BF3C24">
              <w:rPr>
                <w:b/>
                <w:bCs/>
              </w:rPr>
              <w:t xml:space="preserve"> sporthal de Zien Uitgeest</w:t>
            </w:r>
            <w:r>
              <w:rPr>
                <w:b/>
              </w:rPr>
              <w:fldChar w:fldCharType="end"/>
            </w:r>
          </w:p>
        </w:tc>
      </w:tr>
    </w:tbl>
    <w:p w14:paraId="29088A21" w14:textId="77777777" w:rsidR="00C97AB3" w:rsidRDefault="00C97AB3" w:rsidP="00C97AB3"/>
    <w:p w14:paraId="47A7DD45" w14:textId="77777777" w:rsidR="007A06BD" w:rsidRDefault="007A06BD" w:rsidP="00C97AB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42"/>
        <w:gridCol w:w="5954"/>
        <w:gridCol w:w="2014"/>
      </w:tblGrid>
      <w:tr w:rsidR="007A06BD" w14:paraId="7CC3D84D" w14:textId="77777777" w:rsidTr="007A06BD">
        <w:tc>
          <w:tcPr>
            <w:tcW w:w="1242" w:type="dxa"/>
          </w:tcPr>
          <w:p w14:paraId="0DE06C46" w14:textId="77777777" w:rsidR="007A06BD" w:rsidRDefault="007A06BD" w:rsidP="00C97AB3"/>
        </w:tc>
        <w:tc>
          <w:tcPr>
            <w:tcW w:w="5954" w:type="dxa"/>
          </w:tcPr>
          <w:p w14:paraId="75A6627D" w14:textId="77777777" w:rsidR="007A06BD" w:rsidRDefault="007A06BD" w:rsidP="00C97AB3">
            <w:r>
              <w:t>onderdeel</w:t>
            </w:r>
          </w:p>
        </w:tc>
        <w:tc>
          <w:tcPr>
            <w:tcW w:w="2014" w:type="dxa"/>
          </w:tcPr>
          <w:p w14:paraId="0B1D43EF" w14:textId="77777777" w:rsidR="007A06BD" w:rsidRDefault="007A06BD" w:rsidP="00C97AB3">
            <w:r>
              <w:t>Openbaar ja / nee</w:t>
            </w:r>
          </w:p>
        </w:tc>
      </w:tr>
      <w:tr w:rsidR="007A06BD" w14:paraId="65018EF8" w14:textId="77777777" w:rsidTr="007A06BD">
        <w:tc>
          <w:tcPr>
            <w:tcW w:w="1242" w:type="dxa"/>
          </w:tcPr>
          <w:p w14:paraId="004DEFD2" w14:textId="77777777" w:rsidR="007A06BD" w:rsidRDefault="007A06BD" w:rsidP="00C97AB3">
            <w:r>
              <w:t>1</w:t>
            </w:r>
          </w:p>
        </w:tc>
        <w:tc>
          <w:tcPr>
            <w:tcW w:w="5954" w:type="dxa"/>
          </w:tcPr>
          <w:p w14:paraId="48F609DB" w14:textId="77777777" w:rsidR="007A06BD" w:rsidRDefault="007A06BD" w:rsidP="00C97AB3">
            <w:r>
              <w:t>Abonnement factuur brandmeld controle</w:t>
            </w:r>
          </w:p>
        </w:tc>
        <w:tc>
          <w:tcPr>
            <w:tcW w:w="2014" w:type="dxa"/>
          </w:tcPr>
          <w:p w14:paraId="21E4E3BD" w14:textId="77777777" w:rsidR="007A06BD" w:rsidRDefault="007A06BD" w:rsidP="00C97AB3">
            <w:r>
              <w:t>Nee</w:t>
            </w:r>
          </w:p>
        </w:tc>
      </w:tr>
      <w:tr w:rsidR="007A06BD" w14:paraId="574CC718" w14:textId="77777777" w:rsidTr="007A06BD">
        <w:tc>
          <w:tcPr>
            <w:tcW w:w="1242" w:type="dxa"/>
          </w:tcPr>
          <w:p w14:paraId="07D69A9C" w14:textId="77777777" w:rsidR="007A06BD" w:rsidRDefault="007A06BD" w:rsidP="00C97AB3">
            <w:r>
              <w:t>2</w:t>
            </w:r>
          </w:p>
        </w:tc>
        <w:tc>
          <w:tcPr>
            <w:tcW w:w="5954" w:type="dxa"/>
          </w:tcPr>
          <w:p w14:paraId="4EF61655" w14:textId="77777777" w:rsidR="007A06BD" w:rsidRDefault="007A06BD" w:rsidP="007A06BD">
            <w:r>
              <w:t>Factuur controle brandblusmiddelen</w:t>
            </w:r>
          </w:p>
        </w:tc>
        <w:tc>
          <w:tcPr>
            <w:tcW w:w="2014" w:type="dxa"/>
          </w:tcPr>
          <w:p w14:paraId="51C3958B" w14:textId="77777777" w:rsidR="007A06BD" w:rsidRDefault="007A06BD" w:rsidP="00C97AB3">
            <w:r>
              <w:t>Nee</w:t>
            </w:r>
          </w:p>
        </w:tc>
      </w:tr>
      <w:tr w:rsidR="007A06BD" w14:paraId="1A18A352" w14:textId="77777777" w:rsidTr="007A06BD">
        <w:tc>
          <w:tcPr>
            <w:tcW w:w="1242" w:type="dxa"/>
          </w:tcPr>
          <w:p w14:paraId="377EB624" w14:textId="77777777" w:rsidR="007A06BD" w:rsidRDefault="007A06BD" w:rsidP="00C97AB3">
            <w:r>
              <w:t>3</w:t>
            </w:r>
          </w:p>
        </w:tc>
        <w:tc>
          <w:tcPr>
            <w:tcW w:w="5954" w:type="dxa"/>
          </w:tcPr>
          <w:p w14:paraId="131E556D" w14:textId="77777777" w:rsidR="007A06BD" w:rsidRDefault="007A06BD" w:rsidP="007A06BD">
            <w:r>
              <w:t>Controlebrief Omgevingsdienst Vetvangput</w:t>
            </w:r>
          </w:p>
        </w:tc>
        <w:tc>
          <w:tcPr>
            <w:tcW w:w="2014" w:type="dxa"/>
          </w:tcPr>
          <w:p w14:paraId="0DC001FB" w14:textId="77777777" w:rsidR="007A06BD" w:rsidRDefault="007A06BD" w:rsidP="00C97AB3">
            <w:r>
              <w:t>Ja</w:t>
            </w:r>
          </w:p>
        </w:tc>
      </w:tr>
      <w:tr w:rsidR="007A06BD" w14:paraId="2B44FBE7" w14:textId="77777777" w:rsidTr="007A06BD">
        <w:tc>
          <w:tcPr>
            <w:tcW w:w="1242" w:type="dxa"/>
          </w:tcPr>
          <w:p w14:paraId="3E3E4FEA" w14:textId="77777777" w:rsidR="007A06BD" w:rsidRDefault="007A06BD" w:rsidP="00C97AB3">
            <w:r>
              <w:t>4</w:t>
            </w:r>
          </w:p>
        </w:tc>
        <w:tc>
          <w:tcPr>
            <w:tcW w:w="5954" w:type="dxa"/>
          </w:tcPr>
          <w:p w14:paraId="778C96A7" w14:textId="77777777" w:rsidR="007A06BD" w:rsidRDefault="007A06BD" w:rsidP="007A06BD">
            <w:r>
              <w:t>Factuur onderhoud cv ketels</w:t>
            </w:r>
          </w:p>
        </w:tc>
        <w:tc>
          <w:tcPr>
            <w:tcW w:w="2014" w:type="dxa"/>
          </w:tcPr>
          <w:p w14:paraId="677C6BEB" w14:textId="77777777" w:rsidR="007A06BD" w:rsidRDefault="007A06BD" w:rsidP="00C97AB3">
            <w:r>
              <w:t>Nee</w:t>
            </w:r>
          </w:p>
        </w:tc>
      </w:tr>
      <w:tr w:rsidR="007A06BD" w14:paraId="6C056258" w14:textId="77777777" w:rsidTr="007A06BD">
        <w:tc>
          <w:tcPr>
            <w:tcW w:w="1242" w:type="dxa"/>
          </w:tcPr>
          <w:p w14:paraId="1080851E" w14:textId="77777777" w:rsidR="007A06BD" w:rsidRDefault="007A06BD" w:rsidP="00C97AB3">
            <w:r>
              <w:t>5</w:t>
            </w:r>
          </w:p>
        </w:tc>
        <w:tc>
          <w:tcPr>
            <w:tcW w:w="5954" w:type="dxa"/>
          </w:tcPr>
          <w:p w14:paraId="2D7F8C38" w14:textId="77777777" w:rsidR="007A06BD" w:rsidRDefault="007A06BD" w:rsidP="007A06BD">
            <w:r>
              <w:t>Factuur controle inbraakalarm</w:t>
            </w:r>
          </w:p>
        </w:tc>
        <w:tc>
          <w:tcPr>
            <w:tcW w:w="2014" w:type="dxa"/>
          </w:tcPr>
          <w:p w14:paraId="1132FC4A" w14:textId="77777777" w:rsidR="007A06BD" w:rsidRDefault="007A06BD" w:rsidP="00C97AB3">
            <w:r>
              <w:t>Nee</w:t>
            </w:r>
          </w:p>
        </w:tc>
      </w:tr>
      <w:tr w:rsidR="007A06BD" w14:paraId="110242A2" w14:textId="77777777" w:rsidTr="007A06BD">
        <w:tc>
          <w:tcPr>
            <w:tcW w:w="1242" w:type="dxa"/>
          </w:tcPr>
          <w:p w14:paraId="259AC467" w14:textId="77777777" w:rsidR="007A06BD" w:rsidRDefault="007A06BD" w:rsidP="00C97AB3">
            <w:r>
              <w:t>6</w:t>
            </w:r>
          </w:p>
        </w:tc>
        <w:tc>
          <w:tcPr>
            <w:tcW w:w="5954" w:type="dxa"/>
          </w:tcPr>
          <w:p w14:paraId="3D6D75C4" w14:textId="77777777" w:rsidR="007A06BD" w:rsidRDefault="007A06BD" w:rsidP="007A06BD">
            <w:r>
              <w:t>Ontruimingsplan</w:t>
            </w:r>
          </w:p>
        </w:tc>
        <w:tc>
          <w:tcPr>
            <w:tcW w:w="2014" w:type="dxa"/>
          </w:tcPr>
          <w:p w14:paraId="2B4BAB95" w14:textId="77777777" w:rsidR="007A06BD" w:rsidRDefault="007A06BD" w:rsidP="00C97AB3">
            <w:r>
              <w:t>Ja</w:t>
            </w:r>
          </w:p>
        </w:tc>
      </w:tr>
      <w:tr w:rsidR="007A06BD" w14:paraId="3878D43F" w14:textId="77777777" w:rsidTr="007A06BD">
        <w:tc>
          <w:tcPr>
            <w:tcW w:w="1242" w:type="dxa"/>
          </w:tcPr>
          <w:p w14:paraId="1EC2E99D" w14:textId="77777777" w:rsidR="007A06BD" w:rsidRDefault="007A06BD" w:rsidP="00C97AB3">
            <w:r>
              <w:t>6.1</w:t>
            </w:r>
          </w:p>
        </w:tc>
        <w:tc>
          <w:tcPr>
            <w:tcW w:w="5954" w:type="dxa"/>
          </w:tcPr>
          <w:p w14:paraId="3688FEAF" w14:textId="77777777" w:rsidR="007A06BD" w:rsidRDefault="007A06BD" w:rsidP="007A06BD">
            <w:r>
              <w:t>tekening ontruimingsplan</w:t>
            </w:r>
          </w:p>
        </w:tc>
        <w:tc>
          <w:tcPr>
            <w:tcW w:w="2014" w:type="dxa"/>
          </w:tcPr>
          <w:p w14:paraId="409F4076" w14:textId="77777777" w:rsidR="007A06BD" w:rsidRDefault="007A06BD" w:rsidP="00C97AB3">
            <w:r>
              <w:t>Ja</w:t>
            </w:r>
          </w:p>
        </w:tc>
      </w:tr>
      <w:tr w:rsidR="007A06BD" w14:paraId="39928C71" w14:textId="77777777" w:rsidTr="007A06BD">
        <w:tc>
          <w:tcPr>
            <w:tcW w:w="1242" w:type="dxa"/>
          </w:tcPr>
          <w:p w14:paraId="0E734583" w14:textId="77777777" w:rsidR="007A06BD" w:rsidRDefault="007A06BD" w:rsidP="00C97AB3">
            <w:r>
              <w:t>7</w:t>
            </w:r>
          </w:p>
        </w:tc>
        <w:tc>
          <w:tcPr>
            <w:tcW w:w="5954" w:type="dxa"/>
          </w:tcPr>
          <w:p w14:paraId="773E7725" w14:textId="77777777" w:rsidR="007A06BD" w:rsidRDefault="007A06BD" w:rsidP="00C97AB3">
            <w:r>
              <w:t>scheidingswand sporthal checklist</w:t>
            </w:r>
          </w:p>
        </w:tc>
        <w:tc>
          <w:tcPr>
            <w:tcW w:w="2014" w:type="dxa"/>
          </w:tcPr>
          <w:p w14:paraId="326DCE5D" w14:textId="77777777" w:rsidR="007A06BD" w:rsidRDefault="007A06BD" w:rsidP="00C97AB3">
            <w:r>
              <w:t>Ja</w:t>
            </w:r>
          </w:p>
        </w:tc>
      </w:tr>
      <w:tr w:rsidR="007A06BD" w14:paraId="426AA1DC" w14:textId="77777777" w:rsidTr="007A06BD">
        <w:tc>
          <w:tcPr>
            <w:tcW w:w="1242" w:type="dxa"/>
          </w:tcPr>
          <w:p w14:paraId="4622AFE7" w14:textId="77777777" w:rsidR="007A06BD" w:rsidRDefault="007A06BD" w:rsidP="00C97AB3">
            <w:r>
              <w:t>7.1</w:t>
            </w:r>
          </w:p>
        </w:tc>
        <w:tc>
          <w:tcPr>
            <w:tcW w:w="5954" w:type="dxa"/>
          </w:tcPr>
          <w:p w14:paraId="3BC31D7D" w14:textId="77777777" w:rsidR="007A06BD" w:rsidRDefault="007A06BD" w:rsidP="00C97AB3">
            <w:r>
              <w:t>scheidingswand prognose</w:t>
            </w:r>
          </w:p>
        </w:tc>
        <w:tc>
          <w:tcPr>
            <w:tcW w:w="2014" w:type="dxa"/>
          </w:tcPr>
          <w:p w14:paraId="474F25D1" w14:textId="77777777" w:rsidR="007A06BD" w:rsidRDefault="007A06BD" w:rsidP="00C97AB3">
            <w:r>
              <w:t>Ja</w:t>
            </w:r>
          </w:p>
        </w:tc>
      </w:tr>
      <w:tr w:rsidR="007A06BD" w14:paraId="5BAA5BCE" w14:textId="77777777" w:rsidTr="007A06BD">
        <w:tc>
          <w:tcPr>
            <w:tcW w:w="1242" w:type="dxa"/>
          </w:tcPr>
          <w:p w14:paraId="0FD05416" w14:textId="77777777" w:rsidR="007A06BD" w:rsidRDefault="007A06BD" w:rsidP="00C97AB3">
            <w:r>
              <w:t>7.2</w:t>
            </w:r>
          </w:p>
        </w:tc>
        <w:tc>
          <w:tcPr>
            <w:tcW w:w="5954" w:type="dxa"/>
          </w:tcPr>
          <w:p w14:paraId="46367754" w14:textId="77777777" w:rsidR="007A06BD" w:rsidRDefault="007A06BD" w:rsidP="00C97AB3">
            <w:r>
              <w:t>scheidingswand factuur controle</w:t>
            </w:r>
          </w:p>
        </w:tc>
        <w:tc>
          <w:tcPr>
            <w:tcW w:w="2014" w:type="dxa"/>
          </w:tcPr>
          <w:p w14:paraId="328CB938" w14:textId="77777777" w:rsidR="007A06BD" w:rsidRDefault="007A06BD" w:rsidP="00C97AB3">
            <w:r>
              <w:t>nee</w:t>
            </w:r>
          </w:p>
        </w:tc>
      </w:tr>
      <w:tr w:rsidR="007A06BD" w14:paraId="5C2DC5F1" w14:textId="77777777" w:rsidTr="007A06BD">
        <w:tc>
          <w:tcPr>
            <w:tcW w:w="1242" w:type="dxa"/>
          </w:tcPr>
          <w:p w14:paraId="3190CC19" w14:textId="77777777" w:rsidR="007A06BD" w:rsidRDefault="007A06BD" w:rsidP="00C97AB3">
            <w:r>
              <w:t>8</w:t>
            </w:r>
          </w:p>
        </w:tc>
        <w:tc>
          <w:tcPr>
            <w:tcW w:w="5954" w:type="dxa"/>
          </w:tcPr>
          <w:p w14:paraId="1AF2A1E4" w14:textId="77777777" w:rsidR="007A06BD" w:rsidRDefault="007A06BD" w:rsidP="00C97AB3">
            <w:r>
              <w:t>verkennend bodemonderzoek 2005</w:t>
            </w:r>
          </w:p>
        </w:tc>
        <w:tc>
          <w:tcPr>
            <w:tcW w:w="2014" w:type="dxa"/>
          </w:tcPr>
          <w:p w14:paraId="69397441" w14:textId="77777777" w:rsidR="007A06BD" w:rsidRDefault="007A06BD" w:rsidP="00C97AB3">
            <w:r>
              <w:t>Ja</w:t>
            </w:r>
          </w:p>
        </w:tc>
      </w:tr>
      <w:tr w:rsidR="007A06BD" w14:paraId="708BCC0F" w14:textId="77777777" w:rsidTr="007A06BD">
        <w:tc>
          <w:tcPr>
            <w:tcW w:w="1242" w:type="dxa"/>
          </w:tcPr>
          <w:p w14:paraId="630F90B4" w14:textId="77777777" w:rsidR="007A06BD" w:rsidRDefault="007A06BD" w:rsidP="00C97AB3">
            <w:r>
              <w:t>9</w:t>
            </w:r>
          </w:p>
        </w:tc>
        <w:tc>
          <w:tcPr>
            <w:tcW w:w="5954" w:type="dxa"/>
          </w:tcPr>
          <w:p w14:paraId="672F47A5" w14:textId="77777777" w:rsidR="007A06BD" w:rsidRDefault="007A06BD" w:rsidP="00C97AB3">
            <w:r>
              <w:t>verklaring scope 10 inspectie</w:t>
            </w:r>
          </w:p>
        </w:tc>
        <w:tc>
          <w:tcPr>
            <w:tcW w:w="2014" w:type="dxa"/>
          </w:tcPr>
          <w:p w14:paraId="1BDC6141" w14:textId="77777777" w:rsidR="007A06BD" w:rsidRDefault="007A06BD" w:rsidP="00C97AB3">
            <w:r>
              <w:t>Ja</w:t>
            </w:r>
          </w:p>
        </w:tc>
      </w:tr>
      <w:tr w:rsidR="007A06BD" w14:paraId="63A60801" w14:textId="77777777" w:rsidTr="007A06BD">
        <w:tc>
          <w:tcPr>
            <w:tcW w:w="1242" w:type="dxa"/>
          </w:tcPr>
          <w:p w14:paraId="3E20464C" w14:textId="77777777" w:rsidR="007A06BD" w:rsidRDefault="007A06BD" w:rsidP="00C97AB3">
            <w:r>
              <w:t>10</w:t>
            </w:r>
          </w:p>
        </w:tc>
        <w:tc>
          <w:tcPr>
            <w:tcW w:w="5954" w:type="dxa"/>
          </w:tcPr>
          <w:p w14:paraId="7735AC58" w14:textId="77777777" w:rsidR="007A06BD" w:rsidRDefault="007A06BD" w:rsidP="00C97AB3">
            <w:r>
              <w:t>energielabel 2021</w:t>
            </w:r>
          </w:p>
        </w:tc>
        <w:tc>
          <w:tcPr>
            <w:tcW w:w="2014" w:type="dxa"/>
          </w:tcPr>
          <w:p w14:paraId="6121AAE5" w14:textId="77777777" w:rsidR="007A06BD" w:rsidRDefault="007A06BD" w:rsidP="00C97AB3">
            <w:r>
              <w:t>Ja</w:t>
            </w:r>
          </w:p>
        </w:tc>
      </w:tr>
      <w:tr w:rsidR="007A06BD" w14:paraId="745AC6EF" w14:textId="77777777" w:rsidTr="007A06BD">
        <w:tc>
          <w:tcPr>
            <w:tcW w:w="1242" w:type="dxa"/>
          </w:tcPr>
          <w:p w14:paraId="738DEF05" w14:textId="77777777" w:rsidR="007A06BD" w:rsidRDefault="007A06BD" w:rsidP="00C97AB3">
            <w:r>
              <w:t>11</w:t>
            </w:r>
          </w:p>
        </w:tc>
        <w:tc>
          <w:tcPr>
            <w:tcW w:w="5954" w:type="dxa"/>
          </w:tcPr>
          <w:p w14:paraId="271778CC" w14:textId="77777777" w:rsidR="007A06BD" w:rsidRDefault="007A06BD" w:rsidP="00C97AB3">
            <w:r>
              <w:t>asbestinventarisatie rapport.</w:t>
            </w:r>
          </w:p>
        </w:tc>
        <w:tc>
          <w:tcPr>
            <w:tcW w:w="2014" w:type="dxa"/>
          </w:tcPr>
          <w:p w14:paraId="4A81E5D4" w14:textId="77777777" w:rsidR="007A06BD" w:rsidRDefault="007A06BD" w:rsidP="00C97AB3">
            <w:r>
              <w:t>Ja</w:t>
            </w:r>
          </w:p>
        </w:tc>
      </w:tr>
    </w:tbl>
    <w:p w14:paraId="598EC59E" w14:textId="77777777" w:rsidR="00F909B1" w:rsidRDefault="00F909B1" w:rsidP="007A06BD">
      <w:r>
        <w:t xml:space="preserve"> </w:t>
      </w:r>
    </w:p>
    <w:sectPr w:rsidR="00F909B1" w:rsidSect="00053D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418" w:bottom="1418" w:left="1418" w:header="709" w:footer="737" w:gutter="0"/>
      <w:paperSrc w:first="262" w:other="262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5C99F" w14:textId="77777777" w:rsidR="00BF3C24" w:rsidRDefault="00BF3C24">
      <w:r>
        <w:separator/>
      </w:r>
    </w:p>
  </w:endnote>
  <w:endnote w:type="continuationSeparator" w:id="0">
    <w:p w14:paraId="2A91335F" w14:textId="77777777" w:rsidR="00BF3C24" w:rsidRDefault="00BF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 3 of 9 Extended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C345" w14:textId="77777777" w:rsidR="00BF3C24" w:rsidRDefault="00BF3C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D015" w14:textId="77777777" w:rsidR="007F16AD" w:rsidRDefault="007F16AD">
    <w:pPr>
      <w:pStyle w:val="Voettekst"/>
    </w:pPr>
    <w:r>
      <w:tab/>
    </w:r>
    <w:r>
      <w:tab/>
    </w: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separate"/>
    </w:r>
    <w:r w:rsidR="00BF3C24">
      <w:rPr>
        <w:rStyle w:val="Paginanummer"/>
        <w:noProof/>
      </w:rPr>
      <w:t>1</w:t>
    </w:r>
    <w:r>
      <w:rPr>
        <w:rStyle w:val="Paginanumm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612BC" w14:textId="77777777" w:rsidR="00BF3C24" w:rsidRDefault="00BF3C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035E8" w14:textId="77777777" w:rsidR="00BF3C24" w:rsidRDefault="00BF3C24">
      <w:r>
        <w:separator/>
      </w:r>
    </w:p>
  </w:footnote>
  <w:footnote w:type="continuationSeparator" w:id="0">
    <w:p w14:paraId="727B6A78" w14:textId="77777777" w:rsidR="00BF3C24" w:rsidRDefault="00BF3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5F2BB" w14:textId="77777777" w:rsidR="00BF3C24" w:rsidRDefault="00BF3C2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D14A" w14:textId="77777777" w:rsidR="00BF3C24" w:rsidRDefault="00BF3C2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FB69" w14:textId="77777777" w:rsidR="00BF3C24" w:rsidRDefault="00BF3C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34573"/>
    <w:multiLevelType w:val="hybridMultilevel"/>
    <w:tmpl w:val="A66E57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F4022"/>
    <w:multiLevelType w:val="hybridMultilevel"/>
    <w:tmpl w:val="447C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87C60"/>
    <w:multiLevelType w:val="multilevel"/>
    <w:tmpl w:val="73CCE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DmsName" w:val="MYCORSA"/>
    <w:docVar w:name="DocAuthor" w:val="Claudia Galesloot"/>
    <w:docVar w:name="DocDuplex" w:val="DUPLEX_DEFAULT"/>
    <w:docVar w:name="DocIndex" w:val="0000"/>
    <w:docVar w:name="DocPrinter" w:val="NOPRINTER"/>
    <w:docVar w:name="DocReg" w:val="0"/>
    <w:docVar w:name="DocType" w:val="ALGEMEEN"/>
    <w:docVar w:name="DocumentLanguage" w:val="nl-NL"/>
    <w:docVar w:name="IW_Generated" w:val="True"/>
    <w:docVar w:name="mitStyleTemplates" w:val="Huisstijl Castricum|"/>
    <w:docVar w:name="mitXMLOut" w:val="&lt;?xml version=&quot;1.0&quot; encoding=&quot;UTF-8&quot; ?&gt;_x000d__x000a_&lt;MITOUTPUT&gt;&lt;Aan id=&quot;VV5DB71E9B014F624EADFBC8FA600914E7&quot; prop=&quot;&quot; def=&quot;&quot; dst=&quot;0&quot; changed=&quot;false&quot; &gt;Vastgoed&lt;/Aan&gt;_x000d__x000a_&lt;Datum id=&quot;VV39B39EB61EAD1241BDE401FF2DAF7DBB&quot; prop=&quot;&quot; def=&quot;&quot; dst=&quot;0&quot; changed=&quot;false&quot; &gt;15 juni 2021&lt;/Datum&gt;_x000d__x000a_&lt;Kenmerk id=&quot;VV77CC6A7E93740F4EB9162A1E815BFA9F&quot; prop=&quot;&quot; def=&quot;&quot; dst=&quot;0&quot; changed=&quot;false&quot; &gt;&lt;/Kenmerk&gt;_x000d__x000a_&lt;Onderwerp id=&quot;VVA0A9BF67CF38964A8CBE8B4E932F140B&quot; prop=&quot;&quot; def=&quot;&quot; dst=&quot;0&quot; changed=&quot;false&quot; &gt;inspectie sporthal de Zien Uitgeest&lt;/Onderwerp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0E2851FFD7CEDA4BA6F5BF1C3E52BFCB&lt;/GroupID&gt;&lt;GroupName&gt;Memo details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0E2851FFD7CEDA4BA6F5BF1C3E52BFCB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Aan&lt;/FieldPrompt&gt;&lt;FieldIndex&gt;2&lt;/FieldIndex&gt;&lt;FieldDescription /&gt;&lt;FieldName&gt;Aan&lt;/FieldName&gt;&lt;FieldID&gt;VV5DB71E9B014F624EADFBC8FA600914E7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0E2851FFD7CEDA4BA6F5BF1C3E52BFCB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3&lt;/FieldIndex&gt;&lt;FieldDescription /&gt;&lt;FieldName&gt;Onderwerp&lt;/FieldName&gt;&lt;FieldID&gt;VVA0A9BF67CF38964A8CBE8B4E932F140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0E2851FFD7CEDA4BA6F5BF1C3E52BFCB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d MMMM yyyy&lt;/FieldFormat&gt;&lt;FieldDataType&gt;2&lt;/FieldDataType&gt;&lt;FieldTip /&gt;&lt;FieldPrompt&gt;Datum&lt;/FieldPrompt&gt;&lt;FieldIndex&gt;4&lt;/FieldIndex&gt;&lt;FieldDescription /&gt;&lt;FieldName&gt;Datum&lt;/FieldName&gt;&lt;FieldID&gt;VV39B39EB61EAD1241BDE401FF2DAF7DB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0E2851FFD7CEDA4BA6F5BF1C3E52BFCB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Kenmerk&lt;/FieldPrompt&gt;&lt;FieldIndex&gt;5&lt;/FieldIndex&gt;&lt;FieldDescription /&gt;&lt;FieldName&gt;Kenmerk&lt;/FieldName&gt;&lt;FieldID&gt;VV77CC6A7E93740F4EB9162A1E815BFA9F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8101"/>
  </w:docVars>
  <w:rsids>
    <w:rsidRoot w:val="00BF3C24"/>
    <w:rsid w:val="00053DFF"/>
    <w:rsid w:val="00190572"/>
    <w:rsid w:val="002725A6"/>
    <w:rsid w:val="003A6A02"/>
    <w:rsid w:val="004A5400"/>
    <w:rsid w:val="00592C38"/>
    <w:rsid w:val="006802E5"/>
    <w:rsid w:val="007A06BD"/>
    <w:rsid w:val="007F16AD"/>
    <w:rsid w:val="0088311C"/>
    <w:rsid w:val="008B4512"/>
    <w:rsid w:val="00BF3C24"/>
    <w:rsid w:val="00C55276"/>
    <w:rsid w:val="00C77EA9"/>
    <w:rsid w:val="00C97AB3"/>
    <w:rsid w:val="00CE69D7"/>
    <w:rsid w:val="00D34740"/>
    <w:rsid w:val="00D74FB2"/>
    <w:rsid w:val="00DC3FBC"/>
    <w:rsid w:val="00DD72B9"/>
    <w:rsid w:val="00F67958"/>
    <w:rsid w:val="00F909B1"/>
    <w:rsid w:val="00FA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587D55"/>
  <w15:chartTrackingRefBased/>
  <w15:docId w15:val="{A3F1561C-9645-4C61-A4FF-C2303A04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E69D7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C97AB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C97AB3"/>
  </w:style>
  <w:style w:type="paragraph" w:styleId="Koptekst">
    <w:name w:val="header"/>
    <w:basedOn w:val="Standaard"/>
    <w:rsid w:val="007F16AD"/>
    <w:pPr>
      <w:tabs>
        <w:tab w:val="center" w:pos="4536"/>
        <w:tab w:val="right" w:pos="9072"/>
      </w:tabs>
    </w:pPr>
  </w:style>
  <w:style w:type="paragraph" w:customStyle="1" w:styleId="BarcodeCorsa">
    <w:name w:val="BarcodeCorsa"/>
    <w:basedOn w:val="Standaard"/>
    <w:next w:val="Standaard"/>
    <w:rsid w:val="00CE69D7"/>
    <w:rPr>
      <w:rFonts w:ascii="Free 3 of 9 Extended" w:hAnsi="Free 3 of 9 Extended"/>
      <w:sz w:val="44"/>
    </w:rPr>
  </w:style>
  <w:style w:type="table" w:styleId="Tabelraster">
    <w:name w:val="Table Grid"/>
    <w:basedOn w:val="Standaardtabel"/>
    <w:rsid w:val="007A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IWRITER\Memo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29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Gerri Zonneveld</dc:creator>
  <cp:keywords/>
  <dc:description/>
  <cp:lastModifiedBy>Angelique Koelemeijer</cp:lastModifiedBy>
  <cp:revision>5</cp:revision>
  <dcterms:created xsi:type="dcterms:W3CDTF">2022-02-24T10:16:00Z</dcterms:created>
  <dcterms:modified xsi:type="dcterms:W3CDTF">2022-03-01T15:14:00Z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